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4767EFB" w:rsidR="00CE6D2C" w:rsidRDefault="00BA6514" w:rsidP="00684EF4">
      <w:pPr>
        <w:pStyle w:val="Heading1"/>
        <w:sectPr w:rsidR="00CE6D2C" w:rsidSect="00CE6D2C">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721" w:footer="709" w:gutter="0"/>
          <w:cols w:space="708"/>
          <w:docGrid w:linePitch="272"/>
        </w:sectPr>
      </w:pPr>
      <w:r w:rsidRPr="00461A93">
        <mc:AlternateContent>
          <mc:Choice Requires="wps">
            <w:drawing>
              <wp:anchor distT="0" distB="215900" distL="114300" distR="114300" simplePos="0" relativeHeight="251659264" behindDoc="0" locked="0" layoutInCell="1" allowOverlap="1" wp14:anchorId="3C7E888D" wp14:editId="6A39F496">
                <wp:simplePos x="0" y="0"/>
                <wp:positionH relativeFrom="margin">
                  <wp:posOffset>4445</wp:posOffset>
                </wp:positionH>
                <wp:positionV relativeFrom="margin">
                  <wp:posOffset>550545</wp:posOffset>
                </wp:positionV>
                <wp:extent cx="5859145" cy="1764665"/>
                <wp:effectExtent l="0" t="0" r="0" b="63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764665"/>
                        </a:xfrm>
                        <a:prstGeom prst="roundRect">
                          <a:avLst>
                            <a:gd name="adj" fmla="val 2842"/>
                          </a:avLst>
                        </a:prstGeom>
                        <a:solidFill>
                          <a:srgbClr val="FDEBEC"/>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7E888D" id="Rounded Rectangle 8" o:spid="_x0000_s1026" style="position:absolute;margin-left:.35pt;margin-top:43.35pt;width:461.35pt;height:138.9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" fillcolor="#fdebec" stroked="f" strokeweight="1pt">
                <v:stroke joinstyle="miter"/>
                <v:textbox inset="6mm,4mm,6mm,3mm">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v:textbox>
                <w10:wrap type="square" anchorx="margin" anchory="margin"/>
              </v:roundrect>
            </w:pict>
          </mc:Fallback>
        </mc:AlternateContent>
      </w:r>
    </w:p>
    <w:p w14:paraId="5C0C0713" w14:textId="579A757B" w:rsidR="007E599C" w:rsidRPr="001730AD" w:rsidRDefault="006E6C4F" w:rsidP="007E599C">
      <w:pPr>
        <w:pStyle w:val="Heading1"/>
      </w:pPr>
      <w:r>
        <w:t>Christmas Day Sharing</w:t>
      </w:r>
    </w:p>
    <w:p w14:paraId="19FEA741" w14:textId="0C4B5E42" w:rsidR="00AE7E4F" w:rsidRPr="006E6C4F" w:rsidRDefault="00AE7E4F" w:rsidP="006E6C4F">
      <w:pPr>
        <w:pStyle w:val="Heading2"/>
      </w:pPr>
      <w:r w:rsidRPr="00EE5F46">
        <w:t>Big Idea: Jesus is the best Christmas gift ever</w:t>
      </w:r>
    </w:p>
    <w:p w14:paraId="6D378B00" w14:textId="7FAEDF01" w:rsidR="00AE7E4F" w:rsidRPr="00AE7E4F" w:rsidRDefault="006E6C4F" w:rsidP="00AE7E4F">
      <w:pPr>
        <w:spacing w:before="120" w:after="120" w:line="276" w:lineRule="auto"/>
        <w:rPr>
          <w:rFonts w:eastAsia="Avenir Next LT Pro" w:cs="Avenir Next LT Pro"/>
          <w:i/>
          <w:iCs/>
          <w:color w:val="000000"/>
        </w:rPr>
      </w:pPr>
      <w:r>
        <w:rPr>
          <w:rFonts w:eastAsia="Avenir Next LT Pro" w:cs="Avenir Next LT Pro"/>
          <w:i/>
          <w:iCs/>
          <w:color w:val="000000"/>
        </w:rPr>
        <w:br/>
      </w:r>
      <w:r w:rsidR="00AE7E4F" w:rsidRPr="00AE7E4F">
        <w:rPr>
          <w:rFonts w:eastAsia="Avenir Next LT Pro" w:cs="Avenir Next LT Pro"/>
          <w:i/>
          <w:iCs/>
          <w:color w:val="000000"/>
        </w:rPr>
        <w:t>Can anyone tell me what day it is today?</w:t>
      </w:r>
    </w:p>
    <w:p w14:paraId="06DC7E62" w14:textId="77777777" w:rsidR="00AE7E4F" w:rsidRPr="00AE7E4F" w:rsidRDefault="00AE7E4F" w:rsidP="00AE7E4F">
      <w:pPr>
        <w:spacing w:before="120" w:after="120" w:line="276" w:lineRule="auto"/>
        <w:rPr>
          <w:rFonts w:eastAsia="Avenir Next LT Pro" w:cs="Avenir Next LT Pro"/>
          <w:i/>
          <w:iCs/>
          <w:color w:val="000000"/>
        </w:rPr>
      </w:pPr>
      <w:r w:rsidRPr="00AE7E4F">
        <w:rPr>
          <w:rFonts w:eastAsia="Avenir Next LT Pro" w:cs="Avenir Next LT Pro"/>
          <w:i/>
          <w:iCs/>
          <w:color w:val="000000"/>
        </w:rPr>
        <w:t xml:space="preserve">That’s right – it's Christmas Day. At Christmas time we often give and receive presents. </w:t>
      </w:r>
    </w:p>
    <w:p w14:paraId="53E920FC" w14:textId="77777777" w:rsidR="00AE7E4F" w:rsidRPr="00AE7E4F" w:rsidRDefault="00AE7E4F" w:rsidP="00AE7E4F">
      <w:pPr>
        <w:spacing w:before="120" w:after="120" w:line="276" w:lineRule="auto"/>
        <w:rPr>
          <w:rFonts w:eastAsia="Avenir Next LT Pro" w:cs="Avenir Next LT Pro"/>
          <w:i/>
          <w:iCs/>
          <w:color w:val="000000"/>
        </w:rPr>
      </w:pPr>
      <w:r w:rsidRPr="00AE7E4F">
        <w:rPr>
          <w:rFonts w:eastAsia="Avenir Next LT Pro" w:cs="Avenir Next LT Pro"/>
          <w:i/>
          <w:iCs/>
          <w:color w:val="000000"/>
        </w:rPr>
        <w:t>Would anyone like to tell us about a special gift you have given or received today?</w:t>
      </w:r>
    </w:p>
    <w:p w14:paraId="3EA54E88" w14:textId="77777777" w:rsidR="00AE7E4F" w:rsidRDefault="00AE7E4F" w:rsidP="00AE7E4F">
      <w:pPr>
        <w:pStyle w:val="Heading5"/>
      </w:pPr>
      <w:r w:rsidRPr="00EE5F46">
        <w:t>Invite the children to share then encourage some teenagers and adults to share as well. </w:t>
      </w:r>
    </w:p>
    <w:p w14:paraId="31A343E8" w14:textId="24752F53" w:rsidR="00AE7E4F" w:rsidRPr="00AE7E4F" w:rsidRDefault="00AE7E4F" w:rsidP="00AE7E4F">
      <w:pPr>
        <w:spacing w:before="120" w:after="120" w:line="276" w:lineRule="auto"/>
        <w:rPr>
          <w:rFonts w:eastAsia="Avenir Next LT Pro" w:cs="Avenir Next LT Pro"/>
          <w:b/>
          <w:bCs/>
          <w:i/>
          <w:iCs/>
          <w:color w:val="000000"/>
        </w:rPr>
      </w:pPr>
      <w:r w:rsidRPr="00AE7E4F">
        <w:rPr>
          <w:rFonts w:eastAsia="Avenir Next LT Pro" w:cs="Avenir Next LT Pro"/>
          <w:i/>
          <w:iCs/>
          <w:color w:val="000000"/>
        </w:rPr>
        <w:t>We have heard about some pretty special gifts today. But I wonder if you know what the best Christmas gift of all time was?</w:t>
      </w:r>
      <w:r w:rsidRPr="00AE7E4F">
        <w:rPr>
          <w:rFonts w:eastAsia="Avenir Next LT Pro" w:cs="Avenir Next LT Pro"/>
          <w:b/>
          <w:bCs/>
          <w:i/>
          <w:iCs/>
          <w:color w:val="000000"/>
        </w:rPr>
        <w:t xml:space="preserve"> </w:t>
      </w:r>
    </w:p>
    <w:p w14:paraId="5F70E562" w14:textId="77777777" w:rsidR="00AE7E4F" w:rsidRPr="00EE5F46" w:rsidRDefault="00AE7E4F" w:rsidP="00AE7E4F">
      <w:pPr>
        <w:pStyle w:val="Heading5"/>
      </w:pPr>
      <w:r w:rsidRPr="00EE5F46">
        <w:t>Allow for responses.</w:t>
      </w:r>
    </w:p>
    <w:p w14:paraId="091CD318" w14:textId="77777777" w:rsidR="00AE7E4F" w:rsidRPr="00AE7E4F" w:rsidRDefault="00AE7E4F" w:rsidP="00AE7E4F">
      <w:pPr>
        <w:spacing w:before="120" w:after="120" w:line="276" w:lineRule="auto"/>
        <w:rPr>
          <w:rFonts w:eastAsia="Avenir Next LT Pro" w:cs="Avenir Next LT Pro"/>
          <w:i/>
          <w:iCs/>
          <w:color w:val="000000"/>
        </w:rPr>
      </w:pPr>
      <w:r w:rsidRPr="00AE7E4F">
        <w:rPr>
          <w:rFonts w:eastAsia="Avenir Next LT Pro" w:cs="Avenir Next LT Pro"/>
          <w:i/>
          <w:iCs/>
          <w:color w:val="000000"/>
        </w:rPr>
        <w:t>The very best Christmas present was given just over 2000 years ago, and his name is Jesus. Jesus brought light and love into the world and showed people how to be close to God. So, at Christmas time, we celebrate that Jesus, the Light of the World, was born. Let’s pray together, thanking God for Jesus, the Light of the World.  </w:t>
      </w:r>
    </w:p>
    <w:p w14:paraId="31DB082D" w14:textId="77777777" w:rsidR="00AE7E4F" w:rsidRPr="00EE5F46" w:rsidRDefault="00AE7E4F" w:rsidP="00AE7E4F">
      <w:pPr>
        <w:pStyle w:val="NoSpacing"/>
      </w:pPr>
    </w:p>
    <w:p w14:paraId="3AD572A0" w14:textId="77777777" w:rsidR="00AE7E4F" w:rsidRPr="00EE5F46" w:rsidRDefault="00AE7E4F" w:rsidP="00AE7E4F">
      <w:pPr>
        <w:pStyle w:val="Heading3"/>
        <w:rPr>
          <w:rFonts w:eastAsia="Avenir Next LT Pro Demi" w:cs="Avenir Next LT Pro Demi"/>
          <w:szCs w:val="32"/>
        </w:rPr>
      </w:pPr>
      <w:r w:rsidRPr="00EE5F46">
        <w:lastRenderedPageBreak/>
        <w:t>Prayer</w:t>
      </w:r>
      <w:r w:rsidRPr="00EE5F46">
        <w:rPr>
          <w:i/>
          <w:iCs/>
        </w:rPr>
        <w:t> </w:t>
      </w:r>
    </w:p>
    <w:p w14:paraId="299B3A85" w14:textId="77777777" w:rsidR="00AE7E4F" w:rsidRPr="00AE7E4F" w:rsidRDefault="00AE7E4F" w:rsidP="00AE7E4F">
      <w:pPr>
        <w:spacing w:before="120" w:after="120" w:line="276" w:lineRule="auto"/>
        <w:rPr>
          <w:rFonts w:eastAsia="Avenir Next LT Pro" w:cs="Avenir Next LT Pro"/>
          <w:i/>
          <w:iCs/>
          <w:color w:val="000000"/>
          <w:szCs w:val="24"/>
        </w:rPr>
      </w:pPr>
      <w:r w:rsidRPr="00AE7E4F">
        <w:rPr>
          <w:rFonts w:eastAsia="Avenir Next LT Pro" w:cs="Avenir Next LT Pro"/>
          <w:i/>
          <w:iCs/>
          <w:color w:val="000000"/>
          <w:szCs w:val="24"/>
        </w:rPr>
        <w:t xml:space="preserve">Dear Lord, </w:t>
      </w:r>
    </w:p>
    <w:p w14:paraId="4320C45A" w14:textId="77777777" w:rsidR="00AE7E4F" w:rsidRPr="00AE7E4F" w:rsidRDefault="00AE7E4F" w:rsidP="00AE7E4F">
      <w:pPr>
        <w:spacing w:before="120" w:after="120" w:line="276" w:lineRule="auto"/>
        <w:rPr>
          <w:rFonts w:eastAsia="Avenir Next LT Pro" w:cs="Avenir Next LT Pro"/>
          <w:i/>
          <w:iCs/>
          <w:color w:val="000000"/>
          <w:szCs w:val="24"/>
        </w:rPr>
      </w:pPr>
      <w:r w:rsidRPr="00AE7E4F">
        <w:rPr>
          <w:rFonts w:eastAsia="Avenir Next LT Pro" w:cs="Avenir Next LT Pro"/>
          <w:i/>
          <w:iCs/>
          <w:color w:val="000000"/>
          <w:szCs w:val="24"/>
        </w:rPr>
        <w:t xml:space="preserve">Thank you for the gift of Jesus! As we celebrate today, remind us that Jesus was born to help us understand who you are, and how we can live as your followers now and forever. Encourage us to share this with all our family and friends as we shine the light of Jesus. </w:t>
      </w:r>
    </w:p>
    <w:p w14:paraId="4FBCC063" w14:textId="2842E747" w:rsidR="008B7CB9" w:rsidRPr="00AE7E4F" w:rsidRDefault="00AE7E4F" w:rsidP="00AE7E4F">
      <w:pPr>
        <w:spacing w:before="120" w:after="120" w:line="276" w:lineRule="auto"/>
        <w:rPr>
          <w:rFonts w:eastAsia="Avenir Next LT Pro" w:cs="Avenir Next LT Pro"/>
          <w:i/>
          <w:iCs/>
          <w:color w:val="000000"/>
          <w:szCs w:val="24"/>
        </w:rPr>
      </w:pPr>
      <w:r w:rsidRPr="00AE7E4F">
        <w:rPr>
          <w:rFonts w:eastAsia="Avenir Next LT Pro" w:cs="Avenir Next LT Pro"/>
          <w:i/>
          <w:iCs/>
          <w:color w:val="000000"/>
          <w:szCs w:val="24"/>
        </w:rPr>
        <w:t>Amen.</w:t>
      </w:r>
    </w:p>
    <w:sectPr w:rsidR="008B7CB9" w:rsidRPr="00AE7E4F" w:rsidSect="009320AC">
      <w:headerReference w:type="default" r:id="rId17"/>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E81FE" w14:textId="77777777" w:rsidR="008C7D18" w:rsidRDefault="008C7D18" w:rsidP="00BE7CB7">
      <w:r>
        <w:separator/>
      </w:r>
    </w:p>
  </w:endnote>
  <w:endnote w:type="continuationSeparator" w:id="0">
    <w:p w14:paraId="780782B6" w14:textId="77777777" w:rsidR="008C7D18" w:rsidRDefault="008C7D1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altName w:val="Calibri"/>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 w:name="Avenir Next LT Pro Demi">
    <w:panose1 w:val="020B0704020202020204"/>
    <w:charset w:val="4D"/>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CF4C" w14:textId="77777777" w:rsidR="006E6C4F" w:rsidRDefault="006E6C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4D466" w14:textId="77777777" w:rsidR="006E6C4F" w:rsidRDefault="006E6C4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2072846070" name="Picture 207284607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78B7B" w14:textId="77777777" w:rsidR="008C7D18" w:rsidRDefault="008C7D18" w:rsidP="00BE7CB7">
      <w:r>
        <w:separator/>
      </w:r>
    </w:p>
  </w:footnote>
  <w:footnote w:type="continuationSeparator" w:id="0">
    <w:p w14:paraId="6EA13DE1" w14:textId="77777777" w:rsidR="008C7D18" w:rsidRDefault="008C7D18"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25482" w14:textId="77777777" w:rsidR="006E6C4F" w:rsidRDefault="006E6C4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37E3F660">
          <wp:simplePos x="0" y="0"/>
          <wp:positionH relativeFrom="page">
            <wp:posOffset>0</wp:posOffset>
          </wp:positionH>
          <wp:positionV relativeFrom="page">
            <wp:posOffset>0</wp:posOffset>
          </wp:positionV>
          <wp:extent cx="7560000" cy="10692000"/>
          <wp:effectExtent l="0" t="0" r="0" b="1905"/>
          <wp:wrapNone/>
          <wp:docPr id="8828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33016" w14:textId="77777777" w:rsidR="006E6C4F" w:rsidRDefault="006E6C4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36477EE5">
          <wp:simplePos x="0" y="0"/>
          <wp:positionH relativeFrom="page">
            <wp:posOffset>0</wp:posOffset>
          </wp:positionH>
          <wp:positionV relativeFrom="page">
            <wp:posOffset>0</wp:posOffset>
          </wp:positionV>
          <wp:extent cx="7560000" cy="10692000"/>
          <wp:effectExtent l="0" t="0" r="0" b="1905"/>
          <wp:wrapNone/>
          <wp:docPr id="1605300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00F1D"/>
    <w:multiLevelType w:val="hybridMultilevel"/>
    <w:tmpl w:val="17A444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133B98"/>
    <w:multiLevelType w:val="hybridMultilevel"/>
    <w:tmpl w:val="CB32D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2E02AA"/>
    <w:multiLevelType w:val="hybridMultilevel"/>
    <w:tmpl w:val="A4DC2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98F7BA6"/>
    <w:multiLevelType w:val="hybridMultilevel"/>
    <w:tmpl w:val="C96A5F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1D7C9F"/>
    <w:multiLevelType w:val="hybridMultilevel"/>
    <w:tmpl w:val="1186A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7E19A8"/>
    <w:multiLevelType w:val="hybridMultilevel"/>
    <w:tmpl w:val="DFBA7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FC035F"/>
    <w:multiLevelType w:val="hybridMultilevel"/>
    <w:tmpl w:val="168080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25524C"/>
    <w:multiLevelType w:val="hybridMultilevel"/>
    <w:tmpl w:val="E0A0F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5883C2A"/>
    <w:multiLevelType w:val="hybridMultilevel"/>
    <w:tmpl w:val="BE60F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FE105C"/>
    <w:multiLevelType w:val="hybridMultilevel"/>
    <w:tmpl w:val="6A1AF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17"/>
  </w:num>
  <w:num w:numId="2" w16cid:durableId="1936089643">
    <w:abstractNumId w:val="5"/>
  </w:num>
  <w:num w:numId="3" w16cid:durableId="422457728">
    <w:abstractNumId w:val="16"/>
  </w:num>
  <w:num w:numId="4" w16cid:durableId="8338187">
    <w:abstractNumId w:val="9"/>
  </w:num>
  <w:num w:numId="5" w16cid:durableId="962033069">
    <w:abstractNumId w:val="18"/>
  </w:num>
  <w:num w:numId="6" w16cid:durableId="463500939">
    <w:abstractNumId w:val="36"/>
  </w:num>
  <w:num w:numId="7" w16cid:durableId="309217350">
    <w:abstractNumId w:val="3"/>
  </w:num>
  <w:num w:numId="8" w16cid:durableId="1152526543">
    <w:abstractNumId w:val="23"/>
  </w:num>
  <w:num w:numId="9" w16cid:durableId="2100714850">
    <w:abstractNumId w:val="0"/>
  </w:num>
  <w:num w:numId="10" w16cid:durableId="1837569452">
    <w:abstractNumId w:val="21"/>
  </w:num>
  <w:num w:numId="11" w16cid:durableId="582880305">
    <w:abstractNumId w:val="7"/>
  </w:num>
  <w:num w:numId="12" w16cid:durableId="1282952501">
    <w:abstractNumId w:val="32"/>
  </w:num>
  <w:num w:numId="13" w16cid:durableId="170606771">
    <w:abstractNumId w:val="31"/>
  </w:num>
  <w:num w:numId="14" w16cid:durableId="1501700985">
    <w:abstractNumId w:val="2"/>
  </w:num>
  <w:num w:numId="15" w16cid:durableId="1519083294">
    <w:abstractNumId w:val="12"/>
  </w:num>
  <w:num w:numId="16" w16cid:durableId="1013906">
    <w:abstractNumId w:val="14"/>
  </w:num>
  <w:num w:numId="17" w16cid:durableId="1873955739">
    <w:abstractNumId w:val="35"/>
  </w:num>
  <w:num w:numId="18" w16cid:durableId="510529545">
    <w:abstractNumId w:val="24"/>
  </w:num>
  <w:num w:numId="19" w16cid:durableId="1760371219">
    <w:abstractNumId w:val="33"/>
  </w:num>
  <w:num w:numId="20" w16cid:durableId="2082176210">
    <w:abstractNumId w:val="19"/>
  </w:num>
  <w:num w:numId="21" w16cid:durableId="2141995737">
    <w:abstractNumId w:val="20"/>
  </w:num>
  <w:num w:numId="22" w16cid:durableId="1326082403">
    <w:abstractNumId w:val="27"/>
  </w:num>
  <w:num w:numId="23" w16cid:durableId="55129230">
    <w:abstractNumId w:val="25"/>
  </w:num>
  <w:num w:numId="24" w16cid:durableId="104732725">
    <w:abstractNumId w:val="30"/>
  </w:num>
  <w:num w:numId="25" w16cid:durableId="1700010868">
    <w:abstractNumId w:val="28"/>
  </w:num>
  <w:num w:numId="26" w16cid:durableId="1737776701">
    <w:abstractNumId w:val="4"/>
  </w:num>
  <w:num w:numId="27" w16cid:durableId="1925912604">
    <w:abstractNumId w:val="6"/>
  </w:num>
  <w:num w:numId="28" w16cid:durableId="58331178">
    <w:abstractNumId w:val="29"/>
  </w:num>
  <w:num w:numId="29" w16cid:durableId="1402563448">
    <w:abstractNumId w:val="11"/>
  </w:num>
  <w:num w:numId="30" w16cid:durableId="1127815018">
    <w:abstractNumId w:val="1"/>
  </w:num>
  <w:num w:numId="31" w16cid:durableId="1197891957">
    <w:abstractNumId w:val="10"/>
  </w:num>
  <w:num w:numId="32" w16cid:durableId="288584196">
    <w:abstractNumId w:val="22"/>
  </w:num>
  <w:num w:numId="33" w16cid:durableId="872112526">
    <w:abstractNumId w:val="26"/>
  </w:num>
  <w:num w:numId="34" w16cid:durableId="1085567437">
    <w:abstractNumId w:val="8"/>
  </w:num>
  <w:num w:numId="35" w16cid:durableId="1568801539">
    <w:abstractNumId w:val="15"/>
  </w:num>
  <w:num w:numId="36" w16cid:durableId="1311787849">
    <w:abstractNumId w:val="34"/>
  </w:num>
  <w:num w:numId="37" w16cid:durableId="820538132">
    <w:abstractNumId w:val="13"/>
  </w:num>
  <w:num w:numId="38" w16cid:durableId="132042346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2FB7"/>
    <w:rsid w:val="00055510"/>
    <w:rsid w:val="00062C0E"/>
    <w:rsid w:val="00077BFD"/>
    <w:rsid w:val="00081271"/>
    <w:rsid w:val="00092842"/>
    <w:rsid w:val="000A1ED9"/>
    <w:rsid w:val="000B2DC9"/>
    <w:rsid w:val="000C41C8"/>
    <w:rsid w:val="000D594B"/>
    <w:rsid w:val="000E0668"/>
    <w:rsid w:val="000E506D"/>
    <w:rsid w:val="00113F7E"/>
    <w:rsid w:val="001341B0"/>
    <w:rsid w:val="00175E30"/>
    <w:rsid w:val="001773EB"/>
    <w:rsid w:val="00181E43"/>
    <w:rsid w:val="00194B44"/>
    <w:rsid w:val="00197C28"/>
    <w:rsid w:val="001B1E68"/>
    <w:rsid w:val="001B2997"/>
    <w:rsid w:val="001C3FC8"/>
    <w:rsid w:val="001E677C"/>
    <w:rsid w:val="002232EE"/>
    <w:rsid w:val="00226862"/>
    <w:rsid w:val="00234E83"/>
    <w:rsid w:val="00240CCD"/>
    <w:rsid w:val="00255FDD"/>
    <w:rsid w:val="0026754C"/>
    <w:rsid w:val="00281752"/>
    <w:rsid w:val="00283C4B"/>
    <w:rsid w:val="002A765E"/>
    <w:rsid w:val="002C6E7E"/>
    <w:rsid w:val="002D025D"/>
    <w:rsid w:val="002F5741"/>
    <w:rsid w:val="003140EF"/>
    <w:rsid w:val="003241DD"/>
    <w:rsid w:val="00337499"/>
    <w:rsid w:val="00370E85"/>
    <w:rsid w:val="00390AFE"/>
    <w:rsid w:val="00394ACC"/>
    <w:rsid w:val="003E07E3"/>
    <w:rsid w:val="003E464A"/>
    <w:rsid w:val="003F39BA"/>
    <w:rsid w:val="00413203"/>
    <w:rsid w:val="00413997"/>
    <w:rsid w:val="00441ED4"/>
    <w:rsid w:val="0044202B"/>
    <w:rsid w:val="00442197"/>
    <w:rsid w:val="004504CC"/>
    <w:rsid w:val="00452FDC"/>
    <w:rsid w:val="004700C9"/>
    <w:rsid w:val="0049427D"/>
    <w:rsid w:val="004A257A"/>
    <w:rsid w:val="004A3E64"/>
    <w:rsid w:val="004A4DC6"/>
    <w:rsid w:val="004B3795"/>
    <w:rsid w:val="004B79DE"/>
    <w:rsid w:val="004D61CA"/>
    <w:rsid w:val="004F0CB1"/>
    <w:rsid w:val="004F5EFF"/>
    <w:rsid w:val="004F62A1"/>
    <w:rsid w:val="00533FDC"/>
    <w:rsid w:val="0055178A"/>
    <w:rsid w:val="00554A22"/>
    <w:rsid w:val="00556884"/>
    <w:rsid w:val="00562EF9"/>
    <w:rsid w:val="00563639"/>
    <w:rsid w:val="0057123E"/>
    <w:rsid w:val="00581500"/>
    <w:rsid w:val="00590848"/>
    <w:rsid w:val="005B7727"/>
    <w:rsid w:val="005C0A74"/>
    <w:rsid w:val="005F4CF3"/>
    <w:rsid w:val="006150D9"/>
    <w:rsid w:val="00617BFB"/>
    <w:rsid w:val="00623ABE"/>
    <w:rsid w:val="0063483B"/>
    <w:rsid w:val="0063617B"/>
    <w:rsid w:val="0063657D"/>
    <w:rsid w:val="006732D4"/>
    <w:rsid w:val="00681759"/>
    <w:rsid w:val="0068273B"/>
    <w:rsid w:val="00684EF4"/>
    <w:rsid w:val="0068772F"/>
    <w:rsid w:val="00697EAF"/>
    <w:rsid w:val="006E6C4F"/>
    <w:rsid w:val="00712319"/>
    <w:rsid w:val="00720D18"/>
    <w:rsid w:val="007342C4"/>
    <w:rsid w:val="00736672"/>
    <w:rsid w:val="00747D0E"/>
    <w:rsid w:val="00783E70"/>
    <w:rsid w:val="007A3A78"/>
    <w:rsid w:val="007A4F65"/>
    <w:rsid w:val="007B2ED7"/>
    <w:rsid w:val="007D52DB"/>
    <w:rsid w:val="007E599C"/>
    <w:rsid w:val="007F4E52"/>
    <w:rsid w:val="00805FE5"/>
    <w:rsid w:val="008061A8"/>
    <w:rsid w:val="00810E65"/>
    <w:rsid w:val="0087201A"/>
    <w:rsid w:val="0087550C"/>
    <w:rsid w:val="008B7CB9"/>
    <w:rsid w:val="008C7D18"/>
    <w:rsid w:val="008D33F7"/>
    <w:rsid w:val="008E04A8"/>
    <w:rsid w:val="008F1568"/>
    <w:rsid w:val="008F5BAD"/>
    <w:rsid w:val="008F6E57"/>
    <w:rsid w:val="009026E6"/>
    <w:rsid w:val="009161D4"/>
    <w:rsid w:val="009320AC"/>
    <w:rsid w:val="00932E77"/>
    <w:rsid w:val="0094306F"/>
    <w:rsid w:val="0098499A"/>
    <w:rsid w:val="009C47DD"/>
    <w:rsid w:val="009C5836"/>
    <w:rsid w:val="009D1DAE"/>
    <w:rsid w:val="00A07BEE"/>
    <w:rsid w:val="00A24DD8"/>
    <w:rsid w:val="00A37D97"/>
    <w:rsid w:val="00A511E3"/>
    <w:rsid w:val="00A727AF"/>
    <w:rsid w:val="00A93C6A"/>
    <w:rsid w:val="00A9637E"/>
    <w:rsid w:val="00A97DAB"/>
    <w:rsid w:val="00AB7BF9"/>
    <w:rsid w:val="00AC6E00"/>
    <w:rsid w:val="00AE7E4F"/>
    <w:rsid w:val="00AF1704"/>
    <w:rsid w:val="00AF1B02"/>
    <w:rsid w:val="00B0465B"/>
    <w:rsid w:val="00B228D7"/>
    <w:rsid w:val="00B359EA"/>
    <w:rsid w:val="00B36389"/>
    <w:rsid w:val="00B504A7"/>
    <w:rsid w:val="00B74D8A"/>
    <w:rsid w:val="00B7541C"/>
    <w:rsid w:val="00B80D1F"/>
    <w:rsid w:val="00B844A6"/>
    <w:rsid w:val="00B969E8"/>
    <w:rsid w:val="00BA6514"/>
    <w:rsid w:val="00BB092E"/>
    <w:rsid w:val="00BC6522"/>
    <w:rsid w:val="00BD10BC"/>
    <w:rsid w:val="00BE10AC"/>
    <w:rsid w:val="00BE28F8"/>
    <w:rsid w:val="00BE2ECF"/>
    <w:rsid w:val="00BE48EC"/>
    <w:rsid w:val="00BE7CB7"/>
    <w:rsid w:val="00C152D1"/>
    <w:rsid w:val="00C37C79"/>
    <w:rsid w:val="00C42C8A"/>
    <w:rsid w:val="00C66106"/>
    <w:rsid w:val="00C82E87"/>
    <w:rsid w:val="00C87B4A"/>
    <w:rsid w:val="00C920FE"/>
    <w:rsid w:val="00C939F1"/>
    <w:rsid w:val="00CA3685"/>
    <w:rsid w:val="00CA4BC1"/>
    <w:rsid w:val="00CE4CE4"/>
    <w:rsid w:val="00CE5E6E"/>
    <w:rsid w:val="00CE6D2C"/>
    <w:rsid w:val="00CF34D4"/>
    <w:rsid w:val="00D15A06"/>
    <w:rsid w:val="00D3715A"/>
    <w:rsid w:val="00D457AB"/>
    <w:rsid w:val="00D77FD0"/>
    <w:rsid w:val="00D811FF"/>
    <w:rsid w:val="00D84756"/>
    <w:rsid w:val="00DB78BF"/>
    <w:rsid w:val="00DC7EF2"/>
    <w:rsid w:val="00DD563C"/>
    <w:rsid w:val="00E17EB1"/>
    <w:rsid w:val="00E2272A"/>
    <w:rsid w:val="00E23CF2"/>
    <w:rsid w:val="00E25737"/>
    <w:rsid w:val="00E306DC"/>
    <w:rsid w:val="00E310FD"/>
    <w:rsid w:val="00E47A6C"/>
    <w:rsid w:val="00E56718"/>
    <w:rsid w:val="00E6287D"/>
    <w:rsid w:val="00EA5221"/>
    <w:rsid w:val="00EB3BAE"/>
    <w:rsid w:val="00EC0DA8"/>
    <w:rsid w:val="00EC33CC"/>
    <w:rsid w:val="00EC796C"/>
    <w:rsid w:val="00EE5687"/>
    <w:rsid w:val="00EF39BB"/>
    <w:rsid w:val="00F06B15"/>
    <w:rsid w:val="00F076F1"/>
    <w:rsid w:val="00F16A47"/>
    <w:rsid w:val="00F16EAC"/>
    <w:rsid w:val="00F33711"/>
    <w:rsid w:val="00F3397E"/>
    <w:rsid w:val="00F51B0A"/>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AF1704"/>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68772F"/>
    <w:pPr>
      <w:spacing w:before="480" w:after="240"/>
      <w:outlineLvl w:val="2"/>
    </w:pPr>
    <w:rPr>
      <w:rFonts w:eastAsia="Avenir Next LT Pro" w:cs="Avenir Next LT Pro"/>
      <w:b/>
      <w:bCs/>
      <w:caps/>
      <w:color w:val="EF373E"/>
      <w:spacing w:val="40"/>
      <w:sz w:val="26"/>
      <w:szCs w:val="24"/>
    </w:rPr>
  </w:style>
  <w:style w:type="paragraph" w:styleId="Heading4">
    <w:name w:val="heading 4"/>
    <w:basedOn w:val="Normal"/>
    <w:next w:val="Normal"/>
    <w:link w:val="Heading4Char"/>
    <w:uiPriority w:val="9"/>
    <w:unhideWhenUsed/>
    <w:qFormat/>
    <w:rsid w:val="00C42C8A"/>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68772F"/>
    <w:pPr>
      <w:spacing w:after="240"/>
      <w:outlineLvl w:val="4"/>
    </w:pPr>
    <w:rPr>
      <w:rFonts w:cs="Times New Roman (Body CS)"/>
      <w:b/>
      <w:bCs w:val="0"/>
      <w:color w:val="EF373E"/>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F1704"/>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68772F"/>
    <w:rPr>
      <w:rFonts w:ascii="Avenir Next LT Pro" w:eastAsia="Avenir Next LT Pro" w:hAnsi="Avenir Next LT Pro" w:cs="Avenir Next LT Pro"/>
      <w:b/>
      <w:bCs/>
      <w:caps/>
      <w:color w:val="EF373E"/>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3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C42C8A"/>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68772F"/>
    <w:rPr>
      <w:rFonts w:ascii="Avenir Next LT Pro" w:eastAsiaTheme="minorHAnsi" w:hAnsi="Avenir Next LT Pro" w:cs="Times New Roman (Body CS)"/>
      <w:b/>
      <w:color w:val="EF373E"/>
      <w:sz w:val="24"/>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Revision">
    <w:name w:val="Revision"/>
    <w:hidden/>
    <w:uiPriority w:val="99"/>
    <w:semiHidden/>
    <w:rsid w:val="00B504A7"/>
    <w:pPr>
      <w:spacing w:after="0"/>
    </w:pPr>
    <w:rPr>
      <w:rFonts w:ascii="Avenir Next LT Pro" w:eastAsiaTheme="minorHAnsi" w:hAnsi="Avenir Next LT Pro" w:cstheme="minorBidi"/>
      <w:sz w:val="24"/>
      <w:szCs w:val="22"/>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tegenerational%20-%20template%202026%20low%20ink.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8DC841F-3ECC-4CCA-8555-376A366B3EB7}"/>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Easter Sunday Integenerational - template 2026 low ink.dotx</Template>
  <TotalTime>85</TotalTime>
  <Pages>2</Pages>
  <Words>171</Words>
  <Characters>977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1146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75</cp:revision>
  <cp:lastPrinted>2021-09-21T00:26:00Z</cp:lastPrinted>
  <dcterms:created xsi:type="dcterms:W3CDTF">2026-07-14T22:36:00Z</dcterms:created>
  <dcterms:modified xsi:type="dcterms:W3CDTF">2026-07-29T23:53:00Z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